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Fife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Fife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Fife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Fife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Fife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Fife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80.0% </w:t>
      </w:r>
      <w:r w:rsidRPr="004747BF">
        <w:rPr>
          <w:rFonts w:ascii="Libre Franklin Light" w:eastAsia="Times New Roman" w:hAnsi="Libre Franklin Light" w:cs="Calibri Light"/>
        </w:rPr>
        <w:t xml:space="preserve">of those respondents classified as PGSI 8+ in North East Fife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Fife is estimated to be </w:t>
      </w:r>
      <w:r w:rsidRPr="00773DF7">
        <w:rPr>
          <w:rFonts w:ascii="Libre Franklin Light" w:eastAsia="Times New Roman" w:hAnsi="Libre Franklin Light" w:cs="Calibri Light"/>
          <w:b/>
          <w:bCs/>
          <w:color w:val="C45911" w:themeColor="accent2" w:themeShade="BF"/>
        </w:rPr>
        <w:t xml:space="preserve">£1,233,392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Fife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Fife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Fife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Fife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Fif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Fife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Fif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Fife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Fife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Fif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Fife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Fife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Fife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Fife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Fife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Fife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£1,233,392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Fife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£415,471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£29,763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£15,346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£744,351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£1,233,392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Fife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Fife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Fife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Fife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Fife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Fife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Fife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Fife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Fife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Fife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Fife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Fife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98BD3EF-D53D-487F-B8DF-558D350E8F3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